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5ED9D" w14:textId="6F6A48DA" w:rsidR="00E772CB" w:rsidRDefault="00E772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Emmot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PYKBONE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23579A31" w14:textId="77777777" w:rsidR="00E772CB" w:rsidRDefault="00E772CB" w:rsidP="00E77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Abbots Langley, Hertfordshire.</w:t>
      </w:r>
    </w:p>
    <w:p w14:paraId="72C309DD" w14:textId="77777777" w:rsidR="00E772CB" w:rsidRDefault="00E772CB" w:rsidP="00E77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5E48BD" w14:textId="77777777" w:rsidR="00E772CB" w:rsidRDefault="00E772CB" w:rsidP="00E77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195267" w14:textId="3AB89B62" w:rsidR="00E772CB" w:rsidRDefault="00E772CB" w:rsidP="00E77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>Thomas</w:t>
      </w:r>
      <w:r>
        <w:rPr>
          <w:rFonts w:ascii="Times New Roman" w:hAnsi="Times New Roman" w:cs="Times New Roman"/>
          <w:sz w:val="24"/>
          <w:szCs w:val="24"/>
        </w:rPr>
        <w:t>(q.v.).</w:t>
      </w:r>
    </w:p>
    <w:p w14:paraId="297B07CB" w14:textId="77777777" w:rsidR="00E772CB" w:rsidRDefault="00E772CB" w:rsidP="00E77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p.106)</w:t>
      </w:r>
    </w:p>
    <w:p w14:paraId="6FE6D06F" w14:textId="77777777" w:rsidR="00E772CB" w:rsidRDefault="00E772CB" w:rsidP="00E77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D71C6D" w14:textId="77777777" w:rsidR="00E772CB" w:rsidRDefault="00E772CB" w:rsidP="00E77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79CD54" w14:textId="75AB53B9" w:rsidR="00E772CB" w:rsidRDefault="00E772CB" w:rsidP="00E77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Nov.1427</w:t>
      </w:r>
      <w:r>
        <w:rPr>
          <w:rFonts w:ascii="Times New Roman" w:hAnsi="Times New Roman" w:cs="Times New Roman"/>
          <w:sz w:val="24"/>
          <w:szCs w:val="24"/>
        </w:rPr>
        <w:tab/>
        <w:t>Thomas made her executrix of his Will.   (ibid.)</w:t>
      </w:r>
    </w:p>
    <w:p w14:paraId="48B7DF83" w14:textId="51066F71" w:rsidR="00E772CB" w:rsidRDefault="00E772CB" w:rsidP="00E77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EE2D7F" w14:textId="12544D1D" w:rsidR="00E772CB" w:rsidRDefault="00E772CB" w:rsidP="00E772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1EFB45" w14:textId="4FF26175" w:rsidR="00E772CB" w:rsidRPr="00E772CB" w:rsidRDefault="00E772CB" w:rsidP="00E772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sectPr w:rsidR="00E772CB" w:rsidRPr="00E772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40852F" w14:textId="77777777" w:rsidR="00E772CB" w:rsidRDefault="00E772CB" w:rsidP="009139A6">
      <w:r>
        <w:separator/>
      </w:r>
    </w:p>
  </w:endnote>
  <w:endnote w:type="continuationSeparator" w:id="0">
    <w:p w14:paraId="6D3DCDA3" w14:textId="77777777" w:rsidR="00E772CB" w:rsidRDefault="00E772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71C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D5A3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90B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E5CDC" w14:textId="77777777" w:rsidR="00E772CB" w:rsidRDefault="00E772CB" w:rsidP="009139A6">
      <w:r>
        <w:separator/>
      </w:r>
    </w:p>
  </w:footnote>
  <w:footnote w:type="continuationSeparator" w:id="0">
    <w:p w14:paraId="4E4C4B5D" w14:textId="77777777" w:rsidR="00E772CB" w:rsidRDefault="00E772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0F9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C76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D53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2CB"/>
    <w:rsid w:val="000666E0"/>
    <w:rsid w:val="002510B7"/>
    <w:rsid w:val="005C130B"/>
    <w:rsid w:val="00826F5C"/>
    <w:rsid w:val="009139A6"/>
    <w:rsid w:val="009448BB"/>
    <w:rsid w:val="00A3176C"/>
    <w:rsid w:val="00BA00AB"/>
    <w:rsid w:val="00E772C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3679F"/>
  <w15:chartTrackingRefBased/>
  <w15:docId w15:val="{FA41B3EB-1064-4544-82C4-E51737F4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9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2021-04-10T20:58:00Z</dcterms:created>
  <dcterms:modified xsi:type="dcterms:W3CDTF">2021-04-10T21:09:00Z</dcterms:modified>
</cp:coreProperties>
</file>